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DB2A9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POTTERE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446BBD15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Brundish</w:t>
      </w:r>
      <w:proofErr w:type="spellEnd"/>
      <w:r>
        <w:rPr>
          <w:rFonts w:cs="Times New Roman"/>
          <w:szCs w:val="24"/>
        </w:rPr>
        <w:t xml:space="preserve">, Suffolk. </w:t>
      </w:r>
    </w:p>
    <w:p w14:paraId="7441B79A" w14:textId="77777777" w:rsidR="000B2612" w:rsidRDefault="000B2612" w:rsidP="000B2612">
      <w:pPr>
        <w:pStyle w:val="NoSpacing"/>
        <w:rPr>
          <w:rFonts w:cs="Times New Roman"/>
          <w:szCs w:val="24"/>
        </w:rPr>
      </w:pPr>
    </w:p>
    <w:p w14:paraId="182D7B25" w14:textId="77777777" w:rsidR="000B2612" w:rsidRDefault="000B2612" w:rsidP="000B2612">
      <w:pPr>
        <w:pStyle w:val="NoSpacing"/>
        <w:rPr>
          <w:rFonts w:cs="Times New Roman"/>
          <w:szCs w:val="24"/>
        </w:rPr>
      </w:pPr>
    </w:p>
    <w:p w14:paraId="23D9F902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Godyng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Tattingstone</w:t>
      </w:r>
      <w:proofErr w:type="spellEnd"/>
      <w:r>
        <w:rPr>
          <w:rFonts w:cs="Times New Roman"/>
          <w:szCs w:val="24"/>
        </w:rPr>
        <w:t xml:space="preserve">(q.v.)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7C328EE6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3AA11134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https://waalt.uh.edu/index.php/CP40/605:_A-J</w:t>
        </w:r>
      </w:hyperlink>
      <w:r>
        <w:rPr>
          <w:rFonts w:cs="Times New Roman"/>
          <w:szCs w:val="24"/>
        </w:rPr>
        <w:t xml:space="preserve"> )</w:t>
      </w:r>
    </w:p>
    <w:p w14:paraId="501DD746" w14:textId="77777777" w:rsidR="000B2612" w:rsidRDefault="000B2612" w:rsidP="000B2612">
      <w:pPr>
        <w:pStyle w:val="NoSpacing"/>
        <w:rPr>
          <w:rFonts w:cs="Times New Roman"/>
          <w:szCs w:val="24"/>
        </w:rPr>
      </w:pPr>
    </w:p>
    <w:p w14:paraId="23D87B0A" w14:textId="77777777" w:rsidR="000B2612" w:rsidRDefault="000B2612" w:rsidP="000B2612">
      <w:pPr>
        <w:pStyle w:val="NoSpacing"/>
        <w:rPr>
          <w:rFonts w:cs="Times New Roman"/>
          <w:szCs w:val="24"/>
        </w:rPr>
      </w:pPr>
    </w:p>
    <w:p w14:paraId="42F4E39B" w14:textId="77777777" w:rsidR="000B2612" w:rsidRDefault="000B2612" w:rsidP="000B26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6669C6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72F0C" w14:textId="77777777" w:rsidR="000B2612" w:rsidRDefault="000B2612" w:rsidP="009139A6">
      <w:r>
        <w:separator/>
      </w:r>
    </w:p>
  </w:endnote>
  <w:endnote w:type="continuationSeparator" w:id="0">
    <w:p w14:paraId="588DD905" w14:textId="77777777" w:rsidR="000B2612" w:rsidRDefault="000B26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597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250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48D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9D40B" w14:textId="77777777" w:rsidR="000B2612" w:rsidRDefault="000B2612" w:rsidP="009139A6">
      <w:r>
        <w:separator/>
      </w:r>
    </w:p>
  </w:footnote>
  <w:footnote w:type="continuationSeparator" w:id="0">
    <w:p w14:paraId="6D2A192D" w14:textId="77777777" w:rsidR="000B2612" w:rsidRDefault="000B26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8E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5B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481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12"/>
    <w:rsid w:val="000666E0"/>
    <w:rsid w:val="000B261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E815"/>
  <w15:chartTrackingRefBased/>
  <w15:docId w15:val="{B94A1F2C-0940-420B-BFED-6D7F475E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26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2024-05-10T11:19:00Z</dcterms:created>
  <dcterms:modified xsi:type="dcterms:W3CDTF">2024-05-10T11:19:00Z</dcterms:modified>
</cp:coreProperties>
</file>